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716" w:rsidRDefault="001A1110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single"/>
        </w:rPr>
        <w:t>THREE STEP CHEESE CAKE</w:t>
      </w:r>
    </w:p>
    <w:p w:rsidR="001A1110" w:rsidRDefault="001A1110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 350 degrees  Bake 40 minutes</w:t>
      </w:r>
    </w:p>
    <w:p w:rsidR="001A1110" w:rsidRDefault="001A1110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1A1110" w:rsidRDefault="001A1110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 8 ounce packages cream cheese (softened)</w:t>
      </w:r>
    </w:p>
    <w:p w:rsidR="001A1110" w:rsidRDefault="001A1110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sugar</w:t>
      </w:r>
    </w:p>
    <w:p w:rsidR="001A1110" w:rsidRDefault="001A1110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teaspoon vanilla</w:t>
      </w:r>
    </w:p>
    <w:p w:rsidR="001A1110" w:rsidRDefault="001A1110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eggs</w:t>
      </w:r>
    </w:p>
    <w:p w:rsidR="001A1110" w:rsidRDefault="001A1110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graham cracker crumb crust</w:t>
      </w:r>
    </w:p>
    <w:p w:rsidR="001A1110" w:rsidRDefault="001A1110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1A1110" w:rsidRDefault="001A1110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Mix cream cheese, sugar and vanilla with electric mixer until blended.  Add eggs, mix well.  Pour into crust.  Bake for 40 minutes or until set.  Cool.  Refrigerate 3 hours or overnight.</w:t>
      </w:r>
    </w:p>
    <w:p w:rsidR="001A1110" w:rsidRDefault="001A1110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1A1110" w:rsidRDefault="001A1110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The crust recipe is on the graham cracker crumb box.</w:t>
      </w:r>
    </w:p>
    <w:p w:rsidR="001A1110" w:rsidRPr="001A1110" w:rsidRDefault="001A1110" w:rsidP="002F63A1">
      <w:pPr>
        <w:jc w:val="center"/>
        <w:rPr>
          <w:rFonts w:ascii="Lucida Handwriting" w:hAnsi="Lucida Handwriting"/>
          <w:sz w:val="32"/>
          <w:szCs w:val="32"/>
        </w:rPr>
      </w:pPr>
    </w:p>
    <w:sectPr w:rsidR="001A1110" w:rsidRPr="001A1110" w:rsidSect="001D2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characterSpacingControl w:val="doNotCompress"/>
  <w:compat/>
  <w:rsids>
    <w:rsidRoot w:val="001A1110"/>
    <w:rsid w:val="001A1110"/>
    <w:rsid w:val="001D2716"/>
    <w:rsid w:val="002F63A1"/>
    <w:rsid w:val="00B24EE8"/>
    <w:rsid w:val="00E66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_2\Desktop\Reci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</Template>
  <TotalTime>9</TotalTime>
  <Pages>1</Pages>
  <Words>61</Words>
  <Characters>351</Characters>
  <Application>Microsoft Office Word</Application>
  <DocSecurity>0</DocSecurity>
  <Lines>2</Lines>
  <Paragraphs>1</Paragraphs>
  <ScaleCrop>false</ScaleCrop>
  <Company>Hewlett-Packard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2</cp:revision>
  <dcterms:created xsi:type="dcterms:W3CDTF">2012-07-18T21:22:00Z</dcterms:created>
  <dcterms:modified xsi:type="dcterms:W3CDTF">2012-07-18T21:31:00Z</dcterms:modified>
</cp:coreProperties>
</file>